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10CA" w14:textId="75817764" w:rsidR="006D6630" w:rsidRPr="00FB5B22" w:rsidRDefault="006D6630" w:rsidP="006D6630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 w:rsidR="002A603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5607F06B" w14:textId="77777777" w:rsidR="006D6630" w:rsidRDefault="006D6630" w:rsidP="006D6630">
      <w:pPr>
        <w:rPr>
          <w:rFonts w:cs="Arial"/>
          <w:b/>
          <w:bCs/>
          <w:color w:val="0077E3"/>
          <w:sz w:val="32"/>
          <w:szCs w:val="32"/>
        </w:rPr>
      </w:pPr>
    </w:p>
    <w:p w14:paraId="099F2D50" w14:textId="66365207" w:rsidR="006D6630" w:rsidRDefault="006D6630" w:rsidP="00387B56">
      <w:pPr>
        <w:pStyle w:val="Heading1"/>
      </w:pPr>
      <w:r>
        <w:t xml:space="preserve">Worksheet </w:t>
      </w:r>
      <w:r w:rsidR="002A603F">
        <w:t>15</w:t>
      </w:r>
      <w:r w:rsidRPr="004C294A">
        <w:t>: Hazardous waste</w:t>
      </w:r>
      <w:r>
        <w:t xml:space="preserve"> (learner)</w:t>
      </w:r>
    </w:p>
    <w:p w14:paraId="3A9A13E1" w14:textId="77777777" w:rsidR="006D6630" w:rsidRPr="004C294A" w:rsidRDefault="006D6630" w:rsidP="006D6630">
      <w:pPr>
        <w:rPr>
          <w:rFonts w:cs="Arial"/>
          <w:b/>
          <w:bCs/>
          <w:color w:val="0077E3"/>
          <w:sz w:val="32"/>
          <w:szCs w:val="32"/>
        </w:rPr>
      </w:pPr>
    </w:p>
    <w:p w14:paraId="43F972F5" w14:textId="77777777" w:rsidR="006D6630" w:rsidRPr="00FB5B22" w:rsidRDefault="006D6630" w:rsidP="006D6630">
      <w:pPr>
        <w:rPr>
          <w:rFonts w:cs="Arial"/>
        </w:rPr>
      </w:pPr>
      <w:r w:rsidRPr="00FB5B22">
        <w:rPr>
          <w:rFonts w:cs="Arial"/>
        </w:rPr>
        <w:t>Research on hazardous waste using the Government portal here:</w:t>
      </w:r>
    </w:p>
    <w:p w14:paraId="53BC0123" w14:textId="51BDD1AB" w:rsidR="006D6630" w:rsidRDefault="002A603F" w:rsidP="006D6630">
      <w:hyperlink r:id="rId10" w:history="1">
        <w:r w:rsidRPr="008F30F1">
          <w:rPr>
            <w:rStyle w:val="Hyperlink"/>
          </w:rPr>
          <w:t>https://www.gov.uk/dispose-hazardous-waste</w:t>
        </w:r>
      </w:hyperlink>
      <w:r>
        <w:t xml:space="preserve"> </w:t>
      </w:r>
    </w:p>
    <w:p w14:paraId="2086A87C" w14:textId="77777777" w:rsidR="00952A5D" w:rsidRPr="00FB5B22" w:rsidRDefault="00952A5D" w:rsidP="006D6630">
      <w:pPr>
        <w:rPr>
          <w:rFonts w:cs="Arial"/>
        </w:rPr>
      </w:pPr>
    </w:p>
    <w:p w14:paraId="6E847746" w14:textId="02CE3729" w:rsidR="006D6630" w:rsidRDefault="006D6630" w:rsidP="006D6630">
      <w:pPr>
        <w:rPr>
          <w:rFonts w:cs="Arial"/>
        </w:rPr>
      </w:pPr>
      <w:r w:rsidRPr="00FB5B22">
        <w:rPr>
          <w:rFonts w:cs="Arial"/>
        </w:rPr>
        <w:t>Now prepare a one-page information sheet</w:t>
      </w:r>
      <w:r>
        <w:rPr>
          <w:rFonts w:cs="Arial"/>
        </w:rPr>
        <w:t>,</w:t>
      </w:r>
      <w:r w:rsidRPr="00FB5B22">
        <w:rPr>
          <w:rFonts w:cs="Arial"/>
        </w:rPr>
        <w:t xml:space="preserve"> which provides:</w:t>
      </w:r>
    </w:p>
    <w:p w14:paraId="3C26CEE0" w14:textId="77777777" w:rsidR="002A603F" w:rsidRPr="00FB5B22" w:rsidRDefault="002A603F" w:rsidP="006D6630">
      <w:pPr>
        <w:rPr>
          <w:rFonts w:cs="Arial"/>
        </w:rPr>
      </w:pPr>
    </w:p>
    <w:p w14:paraId="6AE0B748" w14:textId="77777777" w:rsidR="006D6630" w:rsidRPr="00FB5B22" w:rsidRDefault="006D6630" w:rsidP="006D663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 list of at least </w:t>
      </w:r>
      <w:r w:rsidRPr="00A420B4">
        <w:rPr>
          <w:rFonts w:ascii="Arial" w:hAnsi="Arial" w:cs="Arial"/>
          <w:b/>
          <w:bCs/>
        </w:rPr>
        <w:t>six</w:t>
      </w:r>
      <w:r w:rsidRPr="00FB5B22">
        <w:rPr>
          <w:rFonts w:ascii="Arial" w:hAnsi="Arial" w:cs="Arial"/>
        </w:rPr>
        <w:t xml:space="preserve"> examples of hazardous waste</w:t>
      </w:r>
    </w:p>
    <w:p w14:paraId="49E432ED" w14:textId="77777777" w:rsidR="006D6630" w:rsidRPr="00FB5B22" w:rsidRDefault="006D6630" w:rsidP="006D6630">
      <w:pPr>
        <w:rPr>
          <w:rFonts w:cs="Arial"/>
        </w:rPr>
      </w:pPr>
    </w:p>
    <w:p w14:paraId="52828BFB" w14:textId="77777777" w:rsidR="006D6630" w:rsidRPr="00FB5B22" w:rsidRDefault="006D6630" w:rsidP="006D663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n explanation of the </w:t>
      </w:r>
      <w:r w:rsidRPr="00A420B4">
        <w:rPr>
          <w:rFonts w:ascii="Arial" w:hAnsi="Arial" w:cs="Arial"/>
          <w:b/>
          <w:bCs/>
        </w:rPr>
        <w:t>five</w:t>
      </w:r>
      <w:r w:rsidRPr="00FB5B22">
        <w:rPr>
          <w:rFonts w:ascii="Arial" w:hAnsi="Arial" w:cs="Arial"/>
        </w:rPr>
        <w:t xml:space="preserve"> steps you should follow if you are a producer of hazardous waste</w:t>
      </w:r>
    </w:p>
    <w:p w14:paraId="75410CDF" w14:textId="77777777" w:rsidR="006D6630" w:rsidRPr="00FB5B22" w:rsidRDefault="006D6630" w:rsidP="006D6630">
      <w:pPr>
        <w:rPr>
          <w:rFonts w:cs="Arial"/>
        </w:rPr>
      </w:pPr>
    </w:p>
    <w:p w14:paraId="5B97CE68" w14:textId="77777777" w:rsidR="006D6630" w:rsidRPr="00FB5B22" w:rsidRDefault="006D6630" w:rsidP="006D663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FB5B22">
        <w:rPr>
          <w:rFonts w:ascii="Arial" w:hAnsi="Arial" w:cs="Arial"/>
        </w:rPr>
        <w:t>he records you must keep as a producer of hazardous waste.</w:t>
      </w:r>
    </w:p>
    <w:p w14:paraId="69D64E4F" w14:textId="77777777" w:rsidR="006D6630" w:rsidRPr="00FB5B22" w:rsidRDefault="006D6630" w:rsidP="006D6630">
      <w:pPr>
        <w:rPr>
          <w:rFonts w:cs="Arial"/>
        </w:rPr>
      </w:pPr>
    </w:p>
    <w:p w14:paraId="5D87276E" w14:textId="77777777" w:rsidR="006D6630" w:rsidRPr="00FB5B22" w:rsidRDefault="006D6630" w:rsidP="006D6630">
      <w:pPr>
        <w:rPr>
          <w:rFonts w:cs="Arial"/>
        </w:rPr>
      </w:pPr>
      <w:r w:rsidRPr="00FB5B22">
        <w:rPr>
          <w:rFonts w:cs="Arial"/>
        </w:rPr>
        <w:t>You may use photos to illustrate your information sheet if you like.</w:t>
      </w:r>
    </w:p>
    <w:p w14:paraId="5230C279" w14:textId="77777777" w:rsidR="00474F67" w:rsidRDefault="00474F67" w:rsidP="00474F67">
      <w:pPr>
        <w:rPr>
          <w:rFonts w:cs="Arial"/>
          <w:szCs w:val="22"/>
        </w:rPr>
      </w:pPr>
    </w:p>
    <w:p w14:paraId="33A18EE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1054" w14:textId="77777777" w:rsidR="001B3E08" w:rsidRDefault="001B3E08">
      <w:pPr>
        <w:spacing w:before="0" w:after="0"/>
      </w:pPr>
      <w:r>
        <w:separator/>
      </w:r>
    </w:p>
  </w:endnote>
  <w:endnote w:type="continuationSeparator" w:id="0">
    <w:p w14:paraId="557DE681" w14:textId="77777777" w:rsidR="001B3E08" w:rsidRDefault="001B3E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8418" w14:textId="1E15A0F0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03944E97" w:rsidR="00342E9E" w:rsidRPr="006953AB" w:rsidRDefault="00271761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7176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42E9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hTPpSOEAAAAOAQAADwAA&#13;&#10;AAAAAAAAAAAAAACSBAAAZHJzL2Rvd25yZXYueG1sUEsFBgAAAAAEAAQA8wAAAKAFAAAAAA==&#13;&#10;" fillcolor="window" strokecolor="window" strokeweight=".5pt">
              <v:textbox>
                <w:txbxContent>
                  <w:p w14:paraId="61615A48" w14:textId="03944E97" w:rsidR="00342E9E" w:rsidRPr="006953AB" w:rsidRDefault="00271761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71761">
                      <w:rPr>
                        <w:sz w:val="18"/>
                        <w:szCs w:val="18"/>
                      </w:rPr>
                      <w:t>© City &amp; Guilds Limited</w:t>
                    </w:r>
                    <w:r w:rsidR="00342E9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577B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577B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DDCA1" w14:textId="77777777" w:rsidR="001B3E08" w:rsidRDefault="001B3E08">
      <w:pPr>
        <w:spacing w:before="0" w:after="0"/>
      </w:pPr>
      <w:r>
        <w:separator/>
      </w:r>
    </w:p>
  </w:footnote>
  <w:footnote w:type="continuationSeparator" w:id="0">
    <w:p w14:paraId="20728139" w14:textId="77777777" w:rsidR="001B3E08" w:rsidRDefault="001B3E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EE0EF" w14:textId="77777777" w:rsidR="00D1481D" w:rsidRPr="003127FD" w:rsidRDefault="00D1481D" w:rsidP="00D1481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4896" behindDoc="0" locked="0" layoutInCell="1" allowOverlap="1" wp14:anchorId="58B585A2" wp14:editId="46D46BE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717D790" w14:textId="77777777" w:rsidR="00D1481D" w:rsidRPr="00F03E33" w:rsidRDefault="00D1481D" w:rsidP="00D1481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5E3D0EEE" wp14:editId="6772A4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69F2DC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0CF38DB" w14:textId="21883B1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BA6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199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363105">
    <w:abstractNumId w:val="5"/>
  </w:num>
  <w:num w:numId="2" w16cid:durableId="1678074981">
    <w:abstractNumId w:val="17"/>
  </w:num>
  <w:num w:numId="3" w16cid:durableId="182786690">
    <w:abstractNumId w:val="25"/>
  </w:num>
  <w:num w:numId="4" w16cid:durableId="136648950">
    <w:abstractNumId w:val="20"/>
  </w:num>
  <w:num w:numId="5" w16cid:durableId="1423258764">
    <w:abstractNumId w:val="8"/>
  </w:num>
  <w:num w:numId="6" w16cid:durableId="972826153">
    <w:abstractNumId w:val="19"/>
  </w:num>
  <w:num w:numId="7" w16cid:durableId="381636816">
    <w:abstractNumId w:val="8"/>
  </w:num>
  <w:num w:numId="8" w16cid:durableId="1220240260">
    <w:abstractNumId w:val="1"/>
  </w:num>
  <w:num w:numId="9" w16cid:durableId="1019966655">
    <w:abstractNumId w:val="8"/>
    <w:lvlOverride w:ilvl="0">
      <w:startOverride w:val="1"/>
    </w:lvlOverride>
  </w:num>
  <w:num w:numId="10" w16cid:durableId="267004237">
    <w:abstractNumId w:val="21"/>
  </w:num>
  <w:num w:numId="11" w16cid:durableId="208879135">
    <w:abstractNumId w:val="16"/>
  </w:num>
  <w:num w:numId="12" w16cid:durableId="515660394">
    <w:abstractNumId w:val="6"/>
  </w:num>
  <w:num w:numId="13" w16cid:durableId="1889146361">
    <w:abstractNumId w:val="15"/>
  </w:num>
  <w:num w:numId="14" w16cid:durableId="1414472009">
    <w:abstractNumId w:val="22"/>
  </w:num>
  <w:num w:numId="15" w16cid:durableId="1643775637">
    <w:abstractNumId w:val="13"/>
  </w:num>
  <w:num w:numId="16" w16cid:durableId="737366775">
    <w:abstractNumId w:val="7"/>
  </w:num>
  <w:num w:numId="17" w16cid:durableId="2102529293">
    <w:abstractNumId w:val="27"/>
  </w:num>
  <w:num w:numId="18" w16cid:durableId="705250036">
    <w:abstractNumId w:val="28"/>
  </w:num>
  <w:num w:numId="19" w16cid:durableId="1861359246">
    <w:abstractNumId w:val="3"/>
  </w:num>
  <w:num w:numId="20" w16cid:durableId="462191698">
    <w:abstractNumId w:val="2"/>
  </w:num>
  <w:num w:numId="21" w16cid:durableId="142545683">
    <w:abstractNumId w:val="10"/>
  </w:num>
  <w:num w:numId="22" w16cid:durableId="1166289631">
    <w:abstractNumId w:val="10"/>
    <w:lvlOverride w:ilvl="0">
      <w:startOverride w:val="1"/>
    </w:lvlOverride>
  </w:num>
  <w:num w:numId="23" w16cid:durableId="1064530081">
    <w:abstractNumId w:val="26"/>
  </w:num>
  <w:num w:numId="24" w16cid:durableId="1658224267">
    <w:abstractNumId w:val="10"/>
    <w:lvlOverride w:ilvl="0">
      <w:startOverride w:val="1"/>
    </w:lvlOverride>
  </w:num>
  <w:num w:numId="25" w16cid:durableId="1073161880">
    <w:abstractNumId w:val="10"/>
    <w:lvlOverride w:ilvl="0">
      <w:startOverride w:val="1"/>
    </w:lvlOverride>
  </w:num>
  <w:num w:numId="26" w16cid:durableId="1628319351">
    <w:abstractNumId w:val="11"/>
  </w:num>
  <w:num w:numId="27" w16cid:durableId="1139692246">
    <w:abstractNumId w:val="23"/>
  </w:num>
  <w:num w:numId="28" w16cid:durableId="1267694721">
    <w:abstractNumId w:val="10"/>
    <w:lvlOverride w:ilvl="0">
      <w:startOverride w:val="1"/>
    </w:lvlOverride>
  </w:num>
  <w:num w:numId="29" w16cid:durableId="1912500001">
    <w:abstractNumId w:val="24"/>
  </w:num>
  <w:num w:numId="30" w16cid:durableId="913588498">
    <w:abstractNumId w:val="10"/>
  </w:num>
  <w:num w:numId="31" w16cid:durableId="204803908">
    <w:abstractNumId w:val="10"/>
    <w:lvlOverride w:ilvl="0">
      <w:startOverride w:val="1"/>
    </w:lvlOverride>
  </w:num>
  <w:num w:numId="32" w16cid:durableId="267205688">
    <w:abstractNumId w:val="10"/>
    <w:lvlOverride w:ilvl="0">
      <w:startOverride w:val="1"/>
    </w:lvlOverride>
  </w:num>
  <w:num w:numId="33" w16cid:durableId="934244110">
    <w:abstractNumId w:val="0"/>
  </w:num>
  <w:num w:numId="34" w16cid:durableId="1059477596">
    <w:abstractNumId w:val="14"/>
  </w:num>
  <w:num w:numId="35" w16cid:durableId="1615210510">
    <w:abstractNumId w:val="18"/>
  </w:num>
  <w:num w:numId="36" w16cid:durableId="24715575">
    <w:abstractNumId w:val="29"/>
  </w:num>
  <w:num w:numId="37" w16cid:durableId="1869685833">
    <w:abstractNumId w:val="9"/>
  </w:num>
  <w:num w:numId="38" w16cid:durableId="1120608747">
    <w:abstractNumId w:val="4"/>
  </w:num>
  <w:num w:numId="39" w16cid:durableId="8650935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B231F"/>
    <w:rsid w:val="000E194B"/>
    <w:rsid w:val="00110217"/>
    <w:rsid w:val="00152AC3"/>
    <w:rsid w:val="00156AF3"/>
    <w:rsid w:val="0019491D"/>
    <w:rsid w:val="001B3E08"/>
    <w:rsid w:val="001F74AD"/>
    <w:rsid w:val="00271761"/>
    <w:rsid w:val="002A603F"/>
    <w:rsid w:val="002D07A8"/>
    <w:rsid w:val="003405EA"/>
    <w:rsid w:val="00342E9E"/>
    <w:rsid w:val="00354A12"/>
    <w:rsid w:val="00387B56"/>
    <w:rsid w:val="003B1E21"/>
    <w:rsid w:val="003F7F14"/>
    <w:rsid w:val="00404B31"/>
    <w:rsid w:val="00474F67"/>
    <w:rsid w:val="00477770"/>
    <w:rsid w:val="0048500D"/>
    <w:rsid w:val="004C294A"/>
    <w:rsid w:val="00524E1B"/>
    <w:rsid w:val="005A0768"/>
    <w:rsid w:val="006124C0"/>
    <w:rsid w:val="006135C0"/>
    <w:rsid w:val="006642FD"/>
    <w:rsid w:val="006807B0"/>
    <w:rsid w:val="00691B95"/>
    <w:rsid w:val="006B798A"/>
    <w:rsid w:val="006D3AA3"/>
    <w:rsid w:val="006D4994"/>
    <w:rsid w:val="006D6630"/>
    <w:rsid w:val="006E1028"/>
    <w:rsid w:val="006E19C2"/>
    <w:rsid w:val="006F7BAF"/>
    <w:rsid w:val="00716576"/>
    <w:rsid w:val="00797FA7"/>
    <w:rsid w:val="008C1F1C"/>
    <w:rsid w:val="008D47A6"/>
    <w:rsid w:val="008F087B"/>
    <w:rsid w:val="00952A5D"/>
    <w:rsid w:val="00994F56"/>
    <w:rsid w:val="009975A0"/>
    <w:rsid w:val="009C5C6E"/>
    <w:rsid w:val="009F1C72"/>
    <w:rsid w:val="00A2454C"/>
    <w:rsid w:val="00A82401"/>
    <w:rsid w:val="00AD179E"/>
    <w:rsid w:val="00AE245C"/>
    <w:rsid w:val="00B0542D"/>
    <w:rsid w:val="00B054EC"/>
    <w:rsid w:val="00B77BD1"/>
    <w:rsid w:val="00BE2C21"/>
    <w:rsid w:val="00C01D20"/>
    <w:rsid w:val="00C202BF"/>
    <w:rsid w:val="00C60280"/>
    <w:rsid w:val="00C7249B"/>
    <w:rsid w:val="00C858D7"/>
    <w:rsid w:val="00C92F19"/>
    <w:rsid w:val="00D06AF1"/>
    <w:rsid w:val="00D073BC"/>
    <w:rsid w:val="00D1481D"/>
    <w:rsid w:val="00D56B82"/>
    <w:rsid w:val="00DA2485"/>
    <w:rsid w:val="00DE29A8"/>
    <w:rsid w:val="00DE4E52"/>
    <w:rsid w:val="00E577BE"/>
    <w:rsid w:val="00E72568"/>
    <w:rsid w:val="00F03E33"/>
    <w:rsid w:val="00F15749"/>
    <w:rsid w:val="00F42A36"/>
    <w:rsid w:val="00F677F9"/>
    <w:rsid w:val="00F716F2"/>
    <w:rsid w:val="00FA52D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52A5D"/>
    <w:rPr>
      <w:color w:val="605E5C"/>
      <w:shd w:val="clear" w:color="auto" w:fill="E1DFDD"/>
    </w:rPr>
  </w:style>
  <w:style w:type="paragraph" w:styleId="Revision">
    <w:name w:val="Revision"/>
    <w:hidden/>
    <w:semiHidden/>
    <w:rsid w:val="002717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E585B-B5C6-43D4-9157-5FC6FDD78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7D9E4-C80A-4E3C-8DD3-2701C7E25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BAE291-C78F-47FC-A554-6160A5F0AD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28</Words>
  <Characters>545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2025-11-18T18:40:00Z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